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167803410"/>
    <w:bookmarkStart w:id="1" w:name="_Toc183168355"/>
    <w:bookmarkStart w:id="2" w:name="_Toc183168934"/>
    <w:bookmarkStart w:id="3" w:name="_Toc184302786"/>
    <w:p w14:paraId="1E6AAEEC" w14:textId="1F1C9BB1" w:rsidR="00482039" w:rsidRDefault="006821F1" w:rsidP="00A3115D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30A65135" w:rsidR="003D38A3" w:rsidRPr="003D38A3" w:rsidRDefault="005638CB" w:rsidP="003D38A3">
                            <w:pPr>
                              <w:pStyle w:val="CourseContainedHeader"/>
                            </w:pPr>
                            <w:r>
                              <w:t>Broken Tool Log Sheet – Workshop Reporting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62C0B88" w14:textId="30A65135" w:rsidR="003D38A3" w:rsidRPr="003D38A3" w:rsidRDefault="005638CB" w:rsidP="003D38A3">
                      <w:pPr>
                        <w:pStyle w:val="CourseContainedHeader"/>
                      </w:pPr>
                      <w:r>
                        <w:t>Broken Tool Log Sheet – Workshop Reporting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5192CD88" w:rsidR="003D38A3" w:rsidRPr="003D38A3" w:rsidRDefault="00590420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</w:t>
                            </w:r>
                            <w:r w:rsidR="00DD2B45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</w:t>
                            </w: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AB4D74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="000A47A8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39056E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.1pt;margin-top:99.2pt;width:107.6pt;height:21.5pt;z-index: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5192CD88" w:rsidR="003D38A3" w:rsidRPr="003D38A3" w:rsidRDefault="00590420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</w:t>
                      </w:r>
                      <w:r w:rsidR="00DD2B45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</w:t>
                      </w: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AB4D74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="000A47A8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0C7F26C" w14:textId="77777777" w:rsidR="00482039" w:rsidRDefault="00482039" w:rsidP="00A3115D"/>
    <w:p w14:paraId="624624BD" w14:textId="5389C73B" w:rsidR="00C468F8" w:rsidRPr="003602A3" w:rsidRDefault="005638CB" w:rsidP="003B38C9">
      <w:pPr>
        <w:pStyle w:val="Heading3"/>
      </w:pPr>
      <w:r>
        <w:t>Instructions</w:t>
      </w:r>
    </w:p>
    <w:p w14:paraId="216E65A3" w14:textId="6FCD4808" w:rsidR="00C367E2" w:rsidRDefault="005638CB" w:rsidP="005638CB">
      <w:pPr>
        <w:pStyle w:val="ListParagraph"/>
        <w:numPr>
          <w:ilvl w:val="0"/>
          <w:numId w:val="28"/>
        </w:numPr>
      </w:pPr>
      <w:r>
        <w:t>Stop using the tool immediately if it’s unsafe</w:t>
      </w:r>
    </w:p>
    <w:p w14:paraId="176C2694" w14:textId="096AE24D" w:rsidR="005638CB" w:rsidRDefault="005638CB" w:rsidP="005638CB">
      <w:pPr>
        <w:pStyle w:val="ListParagraph"/>
        <w:numPr>
          <w:ilvl w:val="0"/>
          <w:numId w:val="28"/>
        </w:numPr>
      </w:pPr>
      <w:r>
        <w:t>Tag it out with a red “Out</w:t>
      </w:r>
      <w:r w:rsidR="00590420">
        <w:t>-</w:t>
      </w:r>
      <w:r>
        <w:t>of</w:t>
      </w:r>
      <w:r w:rsidR="00590420">
        <w:t>-</w:t>
      </w:r>
      <w:r>
        <w:t>Service” label.</w:t>
      </w:r>
    </w:p>
    <w:p w14:paraId="4F234741" w14:textId="5DC5BB5B" w:rsidR="005638CB" w:rsidRDefault="005638CB" w:rsidP="005638CB">
      <w:pPr>
        <w:pStyle w:val="ListParagraph"/>
        <w:numPr>
          <w:ilvl w:val="0"/>
          <w:numId w:val="28"/>
        </w:numPr>
      </w:pPr>
      <w:r>
        <w:t>Fill in this log sheet with accurate details.</w:t>
      </w:r>
    </w:p>
    <w:p w14:paraId="030C4227" w14:textId="47E4A74C" w:rsidR="005638CB" w:rsidRDefault="005638CB" w:rsidP="005638CB">
      <w:pPr>
        <w:pStyle w:val="ListParagraph"/>
        <w:numPr>
          <w:ilvl w:val="0"/>
          <w:numId w:val="28"/>
        </w:numPr>
      </w:pPr>
      <w:r>
        <w:t>Tell your teacher right away.</w:t>
      </w:r>
    </w:p>
    <w:p w14:paraId="6847C460" w14:textId="59271F4B" w:rsidR="005638CB" w:rsidRDefault="00B173D5" w:rsidP="005638CB">
      <w:pPr>
        <w:pStyle w:val="ListParagraph"/>
        <w:numPr>
          <w:ilvl w:val="0"/>
          <w:numId w:val="28"/>
        </w:numPr>
      </w:pPr>
      <w:r>
        <w:t>Place the tool in the Broken Tool Zone.</w:t>
      </w:r>
    </w:p>
    <w:p w14:paraId="09C924AD" w14:textId="77777777" w:rsidR="00B173D5" w:rsidRDefault="00B173D5" w:rsidP="00B173D5">
      <w:pPr>
        <w:pStyle w:val="ListParagraph"/>
      </w:pPr>
    </w:p>
    <w:tbl>
      <w:tblPr>
        <w:tblStyle w:val="GridTable4-Accent6"/>
        <w:tblW w:w="14029" w:type="dxa"/>
        <w:tblLook w:val="04A0" w:firstRow="1" w:lastRow="0" w:firstColumn="1" w:lastColumn="0" w:noHBand="0" w:noVBand="1"/>
      </w:tblPr>
      <w:tblGrid>
        <w:gridCol w:w="1122"/>
        <w:gridCol w:w="1567"/>
        <w:gridCol w:w="1811"/>
        <w:gridCol w:w="1732"/>
        <w:gridCol w:w="3116"/>
        <w:gridCol w:w="1072"/>
        <w:gridCol w:w="1083"/>
        <w:gridCol w:w="2526"/>
      </w:tblGrid>
      <w:tr w:rsidR="003A1CA7" w:rsidRPr="00E24EFE" w14:paraId="37ACD2F5" w14:textId="79FB15B9" w:rsidTr="003A1C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2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6ED8B889" w14:textId="7C5AF9E5" w:rsidR="00B173D5" w:rsidRPr="00E24EFE" w:rsidRDefault="004561AB" w:rsidP="00301451">
            <w:pPr>
              <w:pStyle w:val="TableHeadings"/>
            </w:pPr>
            <w:r>
              <w:t>Date</w:t>
            </w:r>
          </w:p>
        </w:tc>
        <w:tc>
          <w:tcPr>
            <w:tcW w:w="1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0B2C4A65" w14:textId="7DCA3CF3" w:rsidR="00B173D5" w:rsidRPr="00E24EFE" w:rsidRDefault="004561AB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Reported By (Name)</w:t>
            </w:r>
          </w:p>
        </w:tc>
        <w:tc>
          <w:tcPr>
            <w:tcW w:w="18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481CA05D" w14:textId="626938F7" w:rsidR="00B173D5" w:rsidRDefault="004561AB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Tool Name</w:t>
            </w:r>
          </w:p>
        </w:tc>
        <w:tc>
          <w:tcPr>
            <w:tcW w:w="17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5798F52" w14:textId="3AD5B6AA" w:rsidR="00B173D5" w:rsidRDefault="004561AB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Tool ID / Location</w:t>
            </w:r>
          </w:p>
        </w:tc>
        <w:tc>
          <w:tcPr>
            <w:tcW w:w="311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60F3881D" w14:textId="148494C0" w:rsidR="00B173D5" w:rsidRDefault="004561AB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Issue Description</w:t>
            </w:r>
          </w:p>
        </w:tc>
        <w:tc>
          <w:tcPr>
            <w:tcW w:w="10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7F7784BD" w14:textId="2F01CD87" w:rsidR="00B173D5" w:rsidRDefault="004561AB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Tag Applied</w:t>
            </w:r>
            <w:r w:rsidR="003A1CA7">
              <w:t xml:space="preserve">? </w:t>
            </w:r>
            <w:r>
              <w:t>(Y/N)</w:t>
            </w:r>
          </w:p>
        </w:tc>
        <w:tc>
          <w:tcPr>
            <w:tcW w:w="108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79CEAA3B" w14:textId="73368CC1" w:rsidR="00B173D5" w:rsidRDefault="004561AB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Teacher Notified</w:t>
            </w:r>
            <w:r w:rsidR="003A1CA7">
              <w:t>?</w:t>
            </w:r>
            <w:r>
              <w:t xml:space="preserve"> (Y/N)</w:t>
            </w:r>
          </w:p>
        </w:tc>
        <w:tc>
          <w:tcPr>
            <w:tcW w:w="25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07D5611" w14:textId="6B9E2506" w:rsidR="00B173D5" w:rsidRDefault="003A1CA7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Action Taken / Notes</w:t>
            </w:r>
          </w:p>
        </w:tc>
      </w:tr>
      <w:tr w:rsidR="003A1CA7" w:rsidRPr="00E24EFE" w14:paraId="3B51C910" w14:textId="56C945C8" w:rsidTr="003A1C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2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7D95BB78" w14:textId="77777777" w:rsidR="00B173D5" w:rsidRDefault="00B173D5" w:rsidP="00301451">
            <w:pPr>
              <w:pStyle w:val="TableRows"/>
              <w:spacing w:line="360" w:lineRule="auto"/>
              <w:rPr>
                <w:b w:val="0"/>
                <w:bCs w:val="0"/>
                <w:sz w:val="20"/>
                <w:szCs w:val="20"/>
              </w:rPr>
            </w:pPr>
          </w:p>
          <w:p w14:paraId="7C25DDE9" w14:textId="6155A75F" w:rsidR="003A1CA7" w:rsidRPr="00E24EFE" w:rsidRDefault="003A1CA7" w:rsidP="00301451">
            <w:pPr>
              <w:pStyle w:val="TableRows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3BF3CD6" w14:textId="38E9184A" w:rsidR="00B173D5" w:rsidRPr="00E24EFE" w:rsidRDefault="00B173D5" w:rsidP="00301451">
            <w:pPr>
              <w:pStyle w:val="TableRows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81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44148203" w14:textId="77777777" w:rsidR="00B173D5" w:rsidRDefault="00B173D5" w:rsidP="00301451">
            <w:pPr>
              <w:pStyle w:val="TableRows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1617A895" w14:textId="77777777" w:rsidR="00B173D5" w:rsidRDefault="00B173D5" w:rsidP="00301451">
            <w:pPr>
              <w:pStyle w:val="TableRows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7228CDA1" w14:textId="77777777" w:rsidR="00B173D5" w:rsidRDefault="00B173D5" w:rsidP="00301451">
            <w:pPr>
              <w:pStyle w:val="TableRows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46F14E8E" w14:textId="77777777" w:rsidR="00B173D5" w:rsidRDefault="00B173D5" w:rsidP="00301451">
            <w:pPr>
              <w:pStyle w:val="TableRows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684FB321" w14:textId="77777777" w:rsidR="00B173D5" w:rsidRDefault="00B173D5" w:rsidP="00301451">
            <w:pPr>
              <w:pStyle w:val="TableRows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6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0286E24D" w14:textId="77777777" w:rsidR="00B173D5" w:rsidRDefault="00B173D5" w:rsidP="00301451">
            <w:pPr>
              <w:pStyle w:val="TableRows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A1CA7" w:rsidRPr="00E24EFE" w14:paraId="6EBB3C7A" w14:textId="0572F8D5" w:rsidTr="003A1CA7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2" w:type="dxa"/>
          </w:tcPr>
          <w:p w14:paraId="4B9B3657" w14:textId="3DBA2919" w:rsidR="00B173D5" w:rsidRPr="00E24EFE" w:rsidRDefault="00B173D5" w:rsidP="00301451">
            <w:pPr>
              <w:pStyle w:val="TableRows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567" w:type="dxa"/>
          </w:tcPr>
          <w:p w14:paraId="1C80850B" w14:textId="2E02D535" w:rsidR="00B173D5" w:rsidRPr="00E24EFE" w:rsidRDefault="00B173D5" w:rsidP="00301451">
            <w:pPr>
              <w:pStyle w:val="TableRows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811" w:type="dxa"/>
          </w:tcPr>
          <w:p w14:paraId="028DF86E" w14:textId="77777777" w:rsidR="00B173D5" w:rsidRPr="00E24EFE" w:rsidRDefault="00B173D5" w:rsidP="00301451">
            <w:pPr>
              <w:pStyle w:val="TableRows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732" w:type="dxa"/>
          </w:tcPr>
          <w:p w14:paraId="3FED303A" w14:textId="77777777" w:rsidR="00B173D5" w:rsidRPr="00E24EFE" w:rsidRDefault="00B173D5" w:rsidP="00301451">
            <w:pPr>
              <w:pStyle w:val="TableRows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3116" w:type="dxa"/>
          </w:tcPr>
          <w:p w14:paraId="3AF33D52" w14:textId="77777777" w:rsidR="00B173D5" w:rsidRPr="00E24EFE" w:rsidRDefault="00B173D5" w:rsidP="00301451">
            <w:pPr>
              <w:pStyle w:val="TableRows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072" w:type="dxa"/>
          </w:tcPr>
          <w:p w14:paraId="72FA294C" w14:textId="77777777" w:rsidR="00B173D5" w:rsidRPr="00E24EFE" w:rsidRDefault="00B173D5" w:rsidP="00301451">
            <w:pPr>
              <w:pStyle w:val="TableRows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083" w:type="dxa"/>
          </w:tcPr>
          <w:p w14:paraId="0D14B4EF" w14:textId="77777777" w:rsidR="00B173D5" w:rsidRPr="00E24EFE" w:rsidRDefault="00B173D5" w:rsidP="00301451">
            <w:pPr>
              <w:pStyle w:val="TableRows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6" w:type="dxa"/>
          </w:tcPr>
          <w:p w14:paraId="26C0C8C4" w14:textId="77777777" w:rsidR="00B173D5" w:rsidRPr="00E24EFE" w:rsidRDefault="00B173D5" w:rsidP="00301451">
            <w:pPr>
              <w:pStyle w:val="TableRows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A1CA7" w:rsidRPr="00E24EFE" w14:paraId="3042B7BC" w14:textId="358BC657" w:rsidTr="003A1C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2" w:type="dxa"/>
            <w:shd w:val="clear" w:color="auto" w:fill="auto"/>
          </w:tcPr>
          <w:p w14:paraId="35E0AD60" w14:textId="77777777" w:rsidR="00B173D5" w:rsidRDefault="00B173D5" w:rsidP="00301451">
            <w:pPr>
              <w:pStyle w:val="TableRows"/>
              <w:spacing w:line="360" w:lineRule="auto"/>
              <w:rPr>
                <w:b w:val="0"/>
                <w:bCs w:val="0"/>
                <w:sz w:val="20"/>
                <w:szCs w:val="20"/>
              </w:rPr>
            </w:pPr>
          </w:p>
          <w:p w14:paraId="200C0F21" w14:textId="62765817" w:rsidR="003A1CA7" w:rsidRPr="00E24EFE" w:rsidRDefault="003A1CA7" w:rsidP="00301451">
            <w:pPr>
              <w:pStyle w:val="TableRows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auto"/>
          </w:tcPr>
          <w:p w14:paraId="09AD33BE" w14:textId="29C76B91" w:rsidR="00B173D5" w:rsidRPr="00E24EFE" w:rsidRDefault="00B173D5" w:rsidP="00301451">
            <w:pPr>
              <w:pStyle w:val="TableRows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751D5D1A" w14:textId="77777777" w:rsidR="00B173D5" w:rsidRDefault="00B173D5" w:rsidP="00301451">
            <w:pPr>
              <w:pStyle w:val="TableRows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732" w:type="dxa"/>
            <w:shd w:val="clear" w:color="auto" w:fill="auto"/>
          </w:tcPr>
          <w:p w14:paraId="62B1EC95" w14:textId="77777777" w:rsidR="00B173D5" w:rsidRDefault="00B173D5" w:rsidP="00301451">
            <w:pPr>
              <w:pStyle w:val="TableRows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3116" w:type="dxa"/>
            <w:shd w:val="clear" w:color="auto" w:fill="auto"/>
          </w:tcPr>
          <w:p w14:paraId="2842C463" w14:textId="77777777" w:rsidR="00B173D5" w:rsidRDefault="00B173D5" w:rsidP="00301451">
            <w:pPr>
              <w:pStyle w:val="TableRows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auto"/>
          </w:tcPr>
          <w:p w14:paraId="2AA20045" w14:textId="77777777" w:rsidR="00B173D5" w:rsidRDefault="00B173D5" w:rsidP="00301451">
            <w:pPr>
              <w:pStyle w:val="TableRows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auto"/>
          </w:tcPr>
          <w:p w14:paraId="7681A549" w14:textId="77777777" w:rsidR="00B173D5" w:rsidRDefault="00B173D5" w:rsidP="00301451">
            <w:pPr>
              <w:pStyle w:val="TableRows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6" w:type="dxa"/>
            <w:shd w:val="clear" w:color="auto" w:fill="auto"/>
          </w:tcPr>
          <w:p w14:paraId="4E44C5AE" w14:textId="77777777" w:rsidR="00B173D5" w:rsidRDefault="00B173D5" w:rsidP="00301451">
            <w:pPr>
              <w:pStyle w:val="TableRows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A1CA7" w:rsidRPr="00E24EFE" w14:paraId="100DABD5" w14:textId="144F32FF" w:rsidTr="003A1CA7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2" w:type="dxa"/>
          </w:tcPr>
          <w:p w14:paraId="3FC25765" w14:textId="77777777" w:rsidR="00B173D5" w:rsidRDefault="00B173D5" w:rsidP="00301451">
            <w:pPr>
              <w:pStyle w:val="TableRows"/>
              <w:rPr>
                <w:b w:val="0"/>
                <w:bCs w:val="0"/>
                <w:sz w:val="20"/>
                <w:szCs w:val="20"/>
              </w:rPr>
            </w:pPr>
          </w:p>
          <w:p w14:paraId="0A8F632B" w14:textId="32EE4F88" w:rsidR="003A1CA7" w:rsidRPr="00E24EFE" w:rsidRDefault="003A1CA7" w:rsidP="00301451">
            <w:pPr>
              <w:pStyle w:val="TableRows"/>
              <w:rPr>
                <w:sz w:val="20"/>
                <w:szCs w:val="20"/>
              </w:rPr>
            </w:pPr>
          </w:p>
        </w:tc>
        <w:tc>
          <w:tcPr>
            <w:tcW w:w="1567" w:type="dxa"/>
          </w:tcPr>
          <w:p w14:paraId="39DC211E" w14:textId="711E4FF5" w:rsidR="00B173D5" w:rsidRPr="00E24EFE" w:rsidRDefault="00B173D5" w:rsidP="00301451">
            <w:pPr>
              <w:pStyle w:val="TableRows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811" w:type="dxa"/>
          </w:tcPr>
          <w:p w14:paraId="35B0B590" w14:textId="77777777" w:rsidR="00B173D5" w:rsidRPr="00E24EFE" w:rsidRDefault="00B173D5" w:rsidP="00301451">
            <w:pPr>
              <w:pStyle w:val="TableRows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732" w:type="dxa"/>
          </w:tcPr>
          <w:p w14:paraId="0779C49A" w14:textId="77777777" w:rsidR="00B173D5" w:rsidRPr="00E24EFE" w:rsidRDefault="00B173D5" w:rsidP="00301451">
            <w:pPr>
              <w:pStyle w:val="TableRows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3116" w:type="dxa"/>
          </w:tcPr>
          <w:p w14:paraId="7443E9EC" w14:textId="77777777" w:rsidR="00B173D5" w:rsidRPr="00E24EFE" w:rsidRDefault="00B173D5" w:rsidP="00301451">
            <w:pPr>
              <w:pStyle w:val="TableRows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072" w:type="dxa"/>
          </w:tcPr>
          <w:p w14:paraId="1632A74A" w14:textId="77777777" w:rsidR="00B173D5" w:rsidRPr="00E24EFE" w:rsidRDefault="00B173D5" w:rsidP="00301451">
            <w:pPr>
              <w:pStyle w:val="TableRows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083" w:type="dxa"/>
          </w:tcPr>
          <w:p w14:paraId="0B535D5F" w14:textId="77777777" w:rsidR="00B173D5" w:rsidRPr="00E24EFE" w:rsidRDefault="00B173D5" w:rsidP="00301451">
            <w:pPr>
              <w:pStyle w:val="TableRows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6" w:type="dxa"/>
          </w:tcPr>
          <w:p w14:paraId="3D6415E9" w14:textId="77777777" w:rsidR="00B173D5" w:rsidRPr="00E24EFE" w:rsidRDefault="00B173D5" w:rsidP="00301451">
            <w:pPr>
              <w:pStyle w:val="TableRows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A1CA7" w:rsidRPr="00E24EFE" w14:paraId="5AA068BC" w14:textId="77E6CD08" w:rsidTr="003A1C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2" w:type="dxa"/>
            <w:shd w:val="clear" w:color="auto" w:fill="auto"/>
          </w:tcPr>
          <w:p w14:paraId="45E8089B" w14:textId="77777777" w:rsidR="00B173D5" w:rsidRDefault="00B173D5" w:rsidP="00301451">
            <w:pPr>
              <w:pStyle w:val="TableRows"/>
              <w:rPr>
                <w:b w:val="0"/>
                <w:bCs w:val="0"/>
                <w:sz w:val="20"/>
                <w:szCs w:val="20"/>
              </w:rPr>
            </w:pPr>
          </w:p>
          <w:p w14:paraId="7785D6E1" w14:textId="4411B048" w:rsidR="003A1CA7" w:rsidRPr="00E24EFE" w:rsidRDefault="003A1CA7" w:rsidP="00301451">
            <w:pPr>
              <w:pStyle w:val="TableRows"/>
              <w:rPr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auto"/>
          </w:tcPr>
          <w:p w14:paraId="64916109" w14:textId="7B6DF30A" w:rsidR="00B173D5" w:rsidRPr="00E24EFE" w:rsidRDefault="00B173D5" w:rsidP="00301451">
            <w:pPr>
              <w:pStyle w:val="TableRows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3064745C" w14:textId="77777777" w:rsidR="00B173D5" w:rsidRDefault="00B173D5" w:rsidP="00301451">
            <w:pPr>
              <w:pStyle w:val="TableRows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732" w:type="dxa"/>
            <w:shd w:val="clear" w:color="auto" w:fill="auto"/>
          </w:tcPr>
          <w:p w14:paraId="20AFA1D6" w14:textId="77777777" w:rsidR="00B173D5" w:rsidRDefault="00B173D5" w:rsidP="00301451">
            <w:pPr>
              <w:pStyle w:val="TableRows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3116" w:type="dxa"/>
            <w:shd w:val="clear" w:color="auto" w:fill="auto"/>
          </w:tcPr>
          <w:p w14:paraId="194DDFE1" w14:textId="77777777" w:rsidR="00B173D5" w:rsidRDefault="00B173D5" w:rsidP="00301451">
            <w:pPr>
              <w:pStyle w:val="TableRows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auto"/>
          </w:tcPr>
          <w:p w14:paraId="76BFE730" w14:textId="77777777" w:rsidR="00B173D5" w:rsidRDefault="00B173D5" w:rsidP="00301451">
            <w:pPr>
              <w:pStyle w:val="TableRows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auto"/>
          </w:tcPr>
          <w:p w14:paraId="710D201D" w14:textId="77777777" w:rsidR="00B173D5" w:rsidRDefault="00B173D5" w:rsidP="00301451">
            <w:pPr>
              <w:pStyle w:val="TableRows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526" w:type="dxa"/>
            <w:shd w:val="clear" w:color="auto" w:fill="auto"/>
          </w:tcPr>
          <w:p w14:paraId="6C54963A" w14:textId="77777777" w:rsidR="00B173D5" w:rsidRDefault="00B173D5" w:rsidP="00301451">
            <w:pPr>
              <w:pStyle w:val="TableRows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bookmarkEnd w:id="0"/>
      <w:bookmarkEnd w:id="1"/>
      <w:bookmarkEnd w:id="2"/>
      <w:bookmarkEnd w:id="3"/>
    </w:tbl>
    <w:p w14:paraId="1A95EBF1" w14:textId="77777777" w:rsidR="00C367E2" w:rsidRPr="00844F43" w:rsidRDefault="00C367E2" w:rsidP="00844F43">
      <w:pPr>
        <w:rPr>
          <w:b/>
          <w:bCs/>
        </w:rPr>
      </w:pPr>
    </w:p>
    <w:sectPr w:rsidR="00C367E2" w:rsidRPr="00844F43" w:rsidSect="005638C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080" w:right="1993" w:bottom="1080" w:left="144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7A9D1" w14:textId="77777777" w:rsidR="004C1291" w:rsidRDefault="004C1291" w:rsidP="009125CB">
      <w:r>
        <w:separator/>
      </w:r>
    </w:p>
    <w:p w14:paraId="792A890B" w14:textId="77777777" w:rsidR="004C1291" w:rsidRDefault="004C1291" w:rsidP="009125CB"/>
    <w:p w14:paraId="6FD86E31" w14:textId="77777777" w:rsidR="004C1291" w:rsidRDefault="004C1291" w:rsidP="009125CB"/>
    <w:p w14:paraId="5D08501A" w14:textId="77777777" w:rsidR="004C1291" w:rsidRDefault="004C1291" w:rsidP="009125CB"/>
  </w:endnote>
  <w:endnote w:type="continuationSeparator" w:id="0">
    <w:p w14:paraId="4A65FD78" w14:textId="77777777" w:rsidR="004C1291" w:rsidRDefault="004C1291" w:rsidP="009125CB">
      <w:r>
        <w:continuationSeparator/>
      </w:r>
    </w:p>
    <w:p w14:paraId="45B9B930" w14:textId="77777777" w:rsidR="004C1291" w:rsidRDefault="004C1291" w:rsidP="009125CB"/>
    <w:p w14:paraId="0102430E" w14:textId="77777777" w:rsidR="004C1291" w:rsidRDefault="004C1291" w:rsidP="009125CB"/>
    <w:p w14:paraId="4ED310AE" w14:textId="77777777" w:rsidR="004C1291" w:rsidRDefault="004C1291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033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6520"/>
      <w:gridCol w:w="3685"/>
    </w:tblGrid>
    <w:tr w:rsidR="002E1B9C" w:rsidRPr="00431D9B" w14:paraId="25286B3D" w14:textId="77777777" w:rsidTr="005638CB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6520" w:type="dxa"/>
          <w:vAlign w:val="bottom"/>
        </w:tcPr>
        <w:p w14:paraId="1EE8C015" w14:textId="0323D422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DD2B45">
            <w:rPr>
              <w:noProof/>
            </w:rPr>
            <w:t>15 August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0A836" w14:textId="77777777" w:rsidR="004C1291" w:rsidRDefault="004C1291" w:rsidP="009125CB">
      <w:r>
        <w:separator/>
      </w:r>
    </w:p>
    <w:p w14:paraId="67B2036B" w14:textId="77777777" w:rsidR="004C1291" w:rsidRDefault="004C1291" w:rsidP="009125CB"/>
    <w:p w14:paraId="333A1DFA" w14:textId="77777777" w:rsidR="004C1291" w:rsidRDefault="004C1291" w:rsidP="009125CB"/>
    <w:p w14:paraId="579CCE32" w14:textId="77777777" w:rsidR="004C1291" w:rsidRDefault="004C1291" w:rsidP="009125CB"/>
  </w:footnote>
  <w:footnote w:type="continuationSeparator" w:id="0">
    <w:p w14:paraId="36AEEE4B" w14:textId="77777777" w:rsidR="004C1291" w:rsidRDefault="004C1291" w:rsidP="009125CB">
      <w:r>
        <w:continuationSeparator/>
      </w:r>
    </w:p>
    <w:p w14:paraId="6FF894E0" w14:textId="77777777" w:rsidR="004C1291" w:rsidRDefault="004C1291" w:rsidP="009125CB"/>
    <w:p w14:paraId="2E744937" w14:textId="77777777" w:rsidR="004C1291" w:rsidRDefault="004C1291" w:rsidP="009125CB"/>
    <w:p w14:paraId="3E2995ED" w14:textId="77777777" w:rsidR="004C1291" w:rsidRDefault="004C1291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4B8BA914">
          <wp:simplePos x="0" y="0"/>
          <wp:positionH relativeFrom="column">
            <wp:posOffset>7477125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FBB387B"/>
    <w:multiLevelType w:val="hybridMultilevel"/>
    <w:tmpl w:val="1D42EF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28428E"/>
    <w:multiLevelType w:val="hybridMultilevel"/>
    <w:tmpl w:val="EF4E2B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3750A7"/>
    <w:multiLevelType w:val="hybridMultilevel"/>
    <w:tmpl w:val="B2D8801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BB4457C"/>
    <w:multiLevelType w:val="hybridMultilevel"/>
    <w:tmpl w:val="244CCFB6"/>
    <w:lvl w:ilvl="0" w:tplc="315AA85C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E43324"/>
    <w:multiLevelType w:val="hybridMultilevel"/>
    <w:tmpl w:val="FCACFD54"/>
    <w:lvl w:ilvl="0" w:tplc="9CAABD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24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CF519E"/>
    <w:multiLevelType w:val="hybridMultilevel"/>
    <w:tmpl w:val="D2FEE79E"/>
    <w:lvl w:ilvl="0" w:tplc="FE5A45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175C14"/>
    <w:multiLevelType w:val="hybridMultilevel"/>
    <w:tmpl w:val="F1A85ACA"/>
    <w:lvl w:ilvl="0" w:tplc="D3284A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2"/>
  </w:num>
  <w:num w:numId="2" w16cid:durableId="890966164">
    <w:abstractNumId w:val="16"/>
  </w:num>
  <w:num w:numId="3" w16cid:durableId="1776317215">
    <w:abstractNumId w:val="27"/>
  </w:num>
  <w:num w:numId="4" w16cid:durableId="1534071080">
    <w:abstractNumId w:val="22"/>
  </w:num>
  <w:num w:numId="5" w16cid:durableId="1673219778">
    <w:abstractNumId w:val="13"/>
  </w:num>
  <w:num w:numId="6" w16cid:durableId="1200585890">
    <w:abstractNumId w:val="21"/>
  </w:num>
  <w:num w:numId="7" w16cid:durableId="1908228620">
    <w:abstractNumId w:val="18"/>
  </w:num>
  <w:num w:numId="8" w16cid:durableId="1147357831">
    <w:abstractNumId w:val="20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7"/>
  </w:num>
  <w:num w:numId="19" w16cid:durableId="173418005">
    <w:abstractNumId w:val="19"/>
  </w:num>
  <w:num w:numId="20" w16cid:durableId="2127193325">
    <w:abstractNumId w:val="24"/>
  </w:num>
  <w:num w:numId="21" w16cid:durableId="383067315">
    <w:abstractNumId w:val="23"/>
  </w:num>
  <w:num w:numId="22" w16cid:durableId="165563003">
    <w:abstractNumId w:val="10"/>
  </w:num>
  <w:num w:numId="23" w16cid:durableId="1552617931">
    <w:abstractNumId w:val="15"/>
  </w:num>
  <w:num w:numId="24" w16cid:durableId="54814609">
    <w:abstractNumId w:val="25"/>
  </w:num>
  <w:num w:numId="25" w16cid:durableId="77361832">
    <w:abstractNumId w:val="14"/>
  </w:num>
  <w:num w:numId="26" w16cid:durableId="1601177917">
    <w:abstractNumId w:val="11"/>
  </w:num>
  <w:num w:numId="27" w16cid:durableId="1375735361">
    <w:abstractNumId w:val="9"/>
  </w:num>
  <w:num w:numId="28" w16cid:durableId="2093236977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72C0"/>
    <w:rsid w:val="00027675"/>
    <w:rsid w:val="00027B8E"/>
    <w:rsid w:val="00035D0D"/>
    <w:rsid w:val="00041F7C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4725"/>
    <w:rsid w:val="00096D2A"/>
    <w:rsid w:val="000A1CF3"/>
    <w:rsid w:val="000A34CC"/>
    <w:rsid w:val="000A3CDF"/>
    <w:rsid w:val="000A47A8"/>
    <w:rsid w:val="000B6C86"/>
    <w:rsid w:val="000C27AF"/>
    <w:rsid w:val="000D4351"/>
    <w:rsid w:val="000E2C7F"/>
    <w:rsid w:val="000E50A6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41964"/>
    <w:rsid w:val="00151747"/>
    <w:rsid w:val="001612E2"/>
    <w:rsid w:val="001619C1"/>
    <w:rsid w:val="00166F14"/>
    <w:rsid w:val="00171235"/>
    <w:rsid w:val="00171BD9"/>
    <w:rsid w:val="00174D9E"/>
    <w:rsid w:val="00177312"/>
    <w:rsid w:val="00182E0E"/>
    <w:rsid w:val="00192480"/>
    <w:rsid w:val="001A6357"/>
    <w:rsid w:val="001B0D76"/>
    <w:rsid w:val="001B1387"/>
    <w:rsid w:val="001B2BF3"/>
    <w:rsid w:val="001C0F1B"/>
    <w:rsid w:val="001C3CEF"/>
    <w:rsid w:val="001C489D"/>
    <w:rsid w:val="001C5376"/>
    <w:rsid w:val="001E11B6"/>
    <w:rsid w:val="001F0E0F"/>
    <w:rsid w:val="001F2F98"/>
    <w:rsid w:val="001F76B5"/>
    <w:rsid w:val="002075FB"/>
    <w:rsid w:val="00210265"/>
    <w:rsid w:val="002122DB"/>
    <w:rsid w:val="00212845"/>
    <w:rsid w:val="00216500"/>
    <w:rsid w:val="002176A7"/>
    <w:rsid w:val="002201D7"/>
    <w:rsid w:val="002229F0"/>
    <w:rsid w:val="00242356"/>
    <w:rsid w:val="002426A1"/>
    <w:rsid w:val="002439A6"/>
    <w:rsid w:val="00245E21"/>
    <w:rsid w:val="00247780"/>
    <w:rsid w:val="00250319"/>
    <w:rsid w:val="0025037B"/>
    <w:rsid w:val="002540F1"/>
    <w:rsid w:val="00257AA2"/>
    <w:rsid w:val="00266EEF"/>
    <w:rsid w:val="002714AE"/>
    <w:rsid w:val="002901F6"/>
    <w:rsid w:val="00290595"/>
    <w:rsid w:val="00290D5F"/>
    <w:rsid w:val="002919DF"/>
    <w:rsid w:val="0029384D"/>
    <w:rsid w:val="00294680"/>
    <w:rsid w:val="00295A11"/>
    <w:rsid w:val="002B2DCF"/>
    <w:rsid w:val="002C794B"/>
    <w:rsid w:val="002D3356"/>
    <w:rsid w:val="002D372C"/>
    <w:rsid w:val="002D5E7F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8E1"/>
    <w:rsid w:val="00347D42"/>
    <w:rsid w:val="003510E8"/>
    <w:rsid w:val="00352790"/>
    <w:rsid w:val="00353F61"/>
    <w:rsid w:val="00356072"/>
    <w:rsid w:val="00356DAE"/>
    <w:rsid w:val="003602A3"/>
    <w:rsid w:val="00361A6D"/>
    <w:rsid w:val="00367B10"/>
    <w:rsid w:val="00383625"/>
    <w:rsid w:val="00383839"/>
    <w:rsid w:val="003879AB"/>
    <w:rsid w:val="00391452"/>
    <w:rsid w:val="00391C7B"/>
    <w:rsid w:val="003A1B41"/>
    <w:rsid w:val="003A1CA7"/>
    <w:rsid w:val="003B38C9"/>
    <w:rsid w:val="003B48CA"/>
    <w:rsid w:val="003B5C78"/>
    <w:rsid w:val="003C4C4E"/>
    <w:rsid w:val="003D03DD"/>
    <w:rsid w:val="003D38A3"/>
    <w:rsid w:val="003D6B5B"/>
    <w:rsid w:val="003D7C42"/>
    <w:rsid w:val="003F0A6E"/>
    <w:rsid w:val="00401EFE"/>
    <w:rsid w:val="00403F23"/>
    <w:rsid w:val="0040709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561AB"/>
    <w:rsid w:val="00457816"/>
    <w:rsid w:val="0047737A"/>
    <w:rsid w:val="00482039"/>
    <w:rsid w:val="00483FF1"/>
    <w:rsid w:val="00484C9F"/>
    <w:rsid w:val="00490823"/>
    <w:rsid w:val="00491A3B"/>
    <w:rsid w:val="004921B5"/>
    <w:rsid w:val="00492B94"/>
    <w:rsid w:val="00494254"/>
    <w:rsid w:val="004A3B9C"/>
    <w:rsid w:val="004A3C2A"/>
    <w:rsid w:val="004B4E0F"/>
    <w:rsid w:val="004B598F"/>
    <w:rsid w:val="004B635E"/>
    <w:rsid w:val="004B768B"/>
    <w:rsid w:val="004C1291"/>
    <w:rsid w:val="004C762F"/>
    <w:rsid w:val="004D1731"/>
    <w:rsid w:val="004D1A24"/>
    <w:rsid w:val="004D3588"/>
    <w:rsid w:val="004E08E2"/>
    <w:rsid w:val="00501743"/>
    <w:rsid w:val="00502852"/>
    <w:rsid w:val="00507D95"/>
    <w:rsid w:val="00525623"/>
    <w:rsid w:val="00526EEA"/>
    <w:rsid w:val="00536ADD"/>
    <w:rsid w:val="00540305"/>
    <w:rsid w:val="005433A1"/>
    <w:rsid w:val="0054568C"/>
    <w:rsid w:val="00547EA7"/>
    <w:rsid w:val="005638CB"/>
    <w:rsid w:val="00563C2F"/>
    <w:rsid w:val="0056467D"/>
    <w:rsid w:val="0056591A"/>
    <w:rsid w:val="00571DAA"/>
    <w:rsid w:val="00586167"/>
    <w:rsid w:val="00590420"/>
    <w:rsid w:val="00590D2F"/>
    <w:rsid w:val="005936A4"/>
    <w:rsid w:val="0059661E"/>
    <w:rsid w:val="00597D92"/>
    <w:rsid w:val="005A0867"/>
    <w:rsid w:val="005A4965"/>
    <w:rsid w:val="005D0C09"/>
    <w:rsid w:val="005D7000"/>
    <w:rsid w:val="005E0024"/>
    <w:rsid w:val="005E00D2"/>
    <w:rsid w:val="005E3B0A"/>
    <w:rsid w:val="006018FF"/>
    <w:rsid w:val="0060630B"/>
    <w:rsid w:val="00606857"/>
    <w:rsid w:val="006109A2"/>
    <w:rsid w:val="00617279"/>
    <w:rsid w:val="006202BC"/>
    <w:rsid w:val="00621660"/>
    <w:rsid w:val="00632476"/>
    <w:rsid w:val="00634D0C"/>
    <w:rsid w:val="00644DEA"/>
    <w:rsid w:val="00656A71"/>
    <w:rsid w:val="006642F1"/>
    <w:rsid w:val="0066645B"/>
    <w:rsid w:val="006676D3"/>
    <w:rsid w:val="00670AAD"/>
    <w:rsid w:val="00671BAF"/>
    <w:rsid w:val="00680894"/>
    <w:rsid w:val="006821F1"/>
    <w:rsid w:val="006852F1"/>
    <w:rsid w:val="006858AA"/>
    <w:rsid w:val="00692E9E"/>
    <w:rsid w:val="006A1CE5"/>
    <w:rsid w:val="006A2860"/>
    <w:rsid w:val="006A3D4A"/>
    <w:rsid w:val="006A4AAA"/>
    <w:rsid w:val="006A4E1E"/>
    <w:rsid w:val="006A5581"/>
    <w:rsid w:val="006C0898"/>
    <w:rsid w:val="006C41D3"/>
    <w:rsid w:val="006D47DB"/>
    <w:rsid w:val="006D588E"/>
    <w:rsid w:val="006F41C2"/>
    <w:rsid w:val="00705021"/>
    <w:rsid w:val="00705358"/>
    <w:rsid w:val="00711D8C"/>
    <w:rsid w:val="0071425C"/>
    <w:rsid w:val="00715EFB"/>
    <w:rsid w:val="00717028"/>
    <w:rsid w:val="00724324"/>
    <w:rsid w:val="007264C2"/>
    <w:rsid w:val="00727371"/>
    <w:rsid w:val="007312AE"/>
    <w:rsid w:val="00734686"/>
    <w:rsid w:val="0073530C"/>
    <w:rsid w:val="007450AC"/>
    <w:rsid w:val="0075070C"/>
    <w:rsid w:val="007540A0"/>
    <w:rsid w:val="00755908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73"/>
    <w:rsid w:val="007909C7"/>
    <w:rsid w:val="0079246A"/>
    <w:rsid w:val="00793C09"/>
    <w:rsid w:val="0079669D"/>
    <w:rsid w:val="007A0D57"/>
    <w:rsid w:val="007A1880"/>
    <w:rsid w:val="007A52B5"/>
    <w:rsid w:val="007A5C53"/>
    <w:rsid w:val="007B2076"/>
    <w:rsid w:val="007B38C9"/>
    <w:rsid w:val="007C6219"/>
    <w:rsid w:val="007D1388"/>
    <w:rsid w:val="007D2B19"/>
    <w:rsid w:val="007D3DCD"/>
    <w:rsid w:val="007E1382"/>
    <w:rsid w:val="007E3336"/>
    <w:rsid w:val="007E3531"/>
    <w:rsid w:val="007E3B2F"/>
    <w:rsid w:val="0080551A"/>
    <w:rsid w:val="008074CB"/>
    <w:rsid w:val="0082109F"/>
    <w:rsid w:val="00821EC5"/>
    <w:rsid w:val="00825AFF"/>
    <w:rsid w:val="00825B93"/>
    <w:rsid w:val="00827B16"/>
    <w:rsid w:val="00837177"/>
    <w:rsid w:val="00844F43"/>
    <w:rsid w:val="008509E4"/>
    <w:rsid w:val="008511DC"/>
    <w:rsid w:val="00854B90"/>
    <w:rsid w:val="00855F76"/>
    <w:rsid w:val="008563B8"/>
    <w:rsid w:val="0086129D"/>
    <w:rsid w:val="00863241"/>
    <w:rsid w:val="00874216"/>
    <w:rsid w:val="00880F54"/>
    <w:rsid w:val="00884A87"/>
    <w:rsid w:val="0088534E"/>
    <w:rsid w:val="0088551A"/>
    <w:rsid w:val="0089265E"/>
    <w:rsid w:val="008A0FB4"/>
    <w:rsid w:val="008A1FBE"/>
    <w:rsid w:val="008A30ED"/>
    <w:rsid w:val="008A51D9"/>
    <w:rsid w:val="008B4827"/>
    <w:rsid w:val="008B5E00"/>
    <w:rsid w:val="008C3FDC"/>
    <w:rsid w:val="008C6121"/>
    <w:rsid w:val="008D0421"/>
    <w:rsid w:val="008D7125"/>
    <w:rsid w:val="008F558B"/>
    <w:rsid w:val="008F5BB6"/>
    <w:rsid w:val="009010ED"/>
    <w:rsid w:val="00902CDE"/>
    <w:rsid w:val="009125CB"/>
    <w:rsid w:val="00913F0F"/>
    <w:rsid w:val="00924506"/>
    <w:rsid w:val="00924B81"/>
    <w:rsid w:val="009309B8"/>
    <w:rsid w:val="00941FC8"/>
    <w:rsid w:val="0094539E"/>
    <w:rsid w:val="0094687C"/>
    <w:rsid w:val="00952698"/>
    <w:rsid w:val="0096505C"/>
    <w:rsid w:val="00971393"/>
    <w:rsid w:val="00971CF7"/>
    <w:rsid w:val="00993F21"/>
    <w:rsid w:val="00996B4C"/>
    <w:rsid w:val="009A12D4"/>
    <w:rsid w:val="009A70AE"/>
    <w:rsid w:val="009B7DE6"/>
    <w:rsid w:val="009C035B"/>
    <w:rsid w:val="009C2321"/>
    <w:rsid w:val="009C2F06"/>
    <w:rsid w:val="009C5D2B"/>
    <w:rsid w:val="009C72A4"/>
    <w:rsid w:val="009D0DEE"/>
    <w:rsid w:val="009D1DAE"/>
    <w:rsid w:val="009F313C"/>
    <w:rsid w:val="009F3CD4"/>
    <w:rsid w:val="009F7DA1"/>
    <w:rsid w:val="00A02A53"/>
    <w:rsid w:val="00A15B74"/>
    <w:rsid w:val="00A251FA"/>
    <w:rsid w:val="00A3115D"/>
    <w:rsid w:val="00A37E25"/>
    <w:rsid w:val="00A472B4"/>
    <w:rsid w:val="00A50162"/>
    <w:rsid w:val="00A523A6"/>
    <w:rsid w:val="00A53B02"/>
    <w:rsid w:val="00A55A65"/>
    <w:rsid w:val="00A567CC"/>
    <w:rsid w:val="00A628FA"/>
    <w:rsid w:val="00A66CFB"/>
    <w:rsid w:val="00A72564"/>
    <w:rsid w:val="00A75E2C"/>
    <w:rsid w:val="00A7658F"/>
    <w:rsid w:val="00A82DB1"/>
    <w:rsid w:val="00A903A0"/>
    <w:rsid w:val="00A90936"/>
    <w:rsid w:val="00A96EFC"/>
    <w:rsid w:val="00A971FF"/>
    <w:rsid w:val="00AA39CE"/>
    <w:rsid w:val="00AA6E67"/>
    <w:rsid w:val="00AB0332"/>
    <w:rsid w:val="00AB4D74"/>
    <w:rsid w:val="00AC1B53"/>
    <w:rsid w:val="00AC5F6D"/>
    <w:rsid w:val="00AE5A13"/>
    <w:rsid w:val="00AF35CC"/>
    <w:rsid w:val="00B06C89"/>
    <w:rsid w:val="00B07553"/>
    <w:rsid w:val="00B125A5"/>
    <w:rsid w:val="00B129F0"/>
    <w:rsid w:val="00B173D5"/>
    <w:rsid w:val="00B230D0"/>
    <w:rsid w:val="00B27092"/>
    <w:rsid w:val="00B300C7"/>
    <w:rsid w:val="00B319B7"/>
    <w:rsid w:val="00B3336D"/>
    <w:rsid w:val="00B42796"/>
    <w:rsid w:val="00B42C75"/>
    <w:rsid w:val="00B42EA4"/>
    <w:rsid w:val="00B466E3"/>
    <w:rsid w:val="00B518E1"/>
    <w:rsid w:val="00B553E9"/>
    <w:rsid w:val="00B61659"/>
    <w:rsid w:val="00B8272D"/>
    <w:rsid w:val="00B830BE"/>
    <w:rsid w:val="00B877CB"/>
    <w:rsid w:val="00B90D53"/>
    <w:rsid w:val="00B90DFF"/>
    <w:rsid w:val="00B93E02"/>
    <w:rsid w:val="00BA3965"/>
    <w:rsid w:val="00BB0C81"/>
    <w:rsid w:val="00BB31A3"/>
    <w:rsid w:val="00BB43A1"/>
    <w:rsid w:val="00BC1634"/>
    <w:rsid w:val="00BC2DE8"/>
    <w:rsid w:val="00BC3CE8"/>
    <w:rsid w:val="00BD0263"/>
    <w:rsid w:val="00BD15CF"/>
    <w:rsid w:val="00BD1B13"/>
    <w:rsid w:val="00BD6C86"/>
    <w:rsid w:val="00BE01A9"/>
    <w:rsid w:val="00BE319F"/>
    <w:rsid w:val="00BE41F9"/>
    <w:rsid w:val="00BE4638"/>
    <w:rsid w:val="00BF4FDC"/>
    <w:rsid w:val="00BF764E"/>
    <w:rsid w:val="00C0183B"/>
    <w:rsid w:val="00C01B33"/>
    <w:rsid w:val="00C01C76"/>
    <w:rsid w:val="00C06B69"/>
    <w:rsid w:val="00C07B54"/>
    <w:rsid w:val="00C13582"/>
    <w:rsid w:val="00C15F44"/>
    <w:rsid w:val="00C272E3"/>
    <w:rsid w:val="00C33A98"/>
    <w:rsid w:val="00C34E4D"/>
    <w:rsid w:val="00C36479"/>
    <w:rsid w:val="00C367E2"/>
    <w:rsid w:val="00C468F8"/>
    <w:rsid w:val="00C5070F"/>
    <w:rsid w:val="00C52F1C"/>
    <w:rsid w:val="00C5308B"/>
    <w:rsid w:val="00C55A85"/>
    <w:rsid w:val="00C605A9"/>
    <w:rsid w:val="00C621B4"/>
    <w:rsid w:val="00C62BF2"/>
    <w:rsid w:val="00C65C3A"/>
    <w:rsid w:val="00C72BB7"/>
    <w:rsid w:val="00C76D62"/>
    <w:rsid w:val="00C80090"/>
    <w:rsid w:val="00C86F22"/>
    <w:rsid w:val="00CA65AA"/>
    <w:rsid w:val="00CB0571"/>
    <w:rsid w:val="00CB5C2D"/>
    <w:rsid w:val="00CB5EAF"/>
    <w:rsid w:val="00CC0317"/>
    <w:rsid w:val="00CC323C"/>
    <w:rsid w:val="00CC422C"/>
    <w:rsid w:val="00CC5507"/>
    <w:rsid w:val="00CD1A5E"/>
    <w:rsid w:val="00CE16DB"/>
    <w:rsid w:val="00CE544F"/>
    <w:rsid w:val="00CF1790"/>
    <w:rsid w:val="00CF4C5D"/>
    <w:rsid w:val="00CF5DE0"/>
    <w:rsid w:val="00CF6C04"/>
    <w:rsid w:val="00D06A9E"/>
    <w:rsid w:val="00D12195"/>
    <w:rsid w:val="00D2138E"/>
    <w:rsid w:val="00D4502D"/>
    <w:rsid w:val="00D51430"/>
    <w:rsid w:val="00D644A1"/>
    <w:rsid w:val="00D66E15"/>
    <w:rsid w:val="00D73BB3"/>
    <w:rsid w:val="00D74634"/>
    <w:rsid w:val="00D81CDC"/>
    <w:rsid w:val="00D82E27"/>
    <w:rsid w:val="00D85083"/>
    <w:rsid w:val="00D85CD9"/>
    <w:rsid w:val="00D901BB"/>
    <w:rsid w:val="00D90FD9"/>
    <w:rsid w:val="00DA6E77"/>
    <w:rsid w:val="00DA7BEE"/>
    <w:rsid w:val="00DB579B"/>
    <w:rsid w:val="00DB7DF2"/>
    <w:rsid w:val="00DD2B45"/>
    <w:rsid w:val="00DD7274"/>
    <w:rsid w:val="00DE1327"/>
    <w:rsid w:val="00DE3F30"/>
    <w:rsid w:val="00DE4A9E"/>
    <w:rsid w:val="00DF3426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2430B"/>
    <w:rsid w:val="00E24EFE"/>
    <w:rsid w:val="00E31474"/>
    <w:rsid w:val="00E35763"/>
    <w:rsid w:val="00E429E6"/>
    <w:rsid w:val="00E465A3"/>
    <w:rsid w:val="00E6673C"/>
    <w:rsid w:val="00E708AA"/>
    <w:rsid w:val="00E72BDD"/>
    <w:rsid w:val="00E85470"/>
    <w:rsid w:val="00E926B1"/>
    <w:rsid w:val="00EA0132"/>
    <w:rsid w:val="00EA2E19"/>
    <w:rsid w:val="00EB32A7"/>
    <w:rsid w:val="00EC0B55"/>
    <w:rsid w:val="00EC7599"/>
    <w:rsid w:val="00ED3409"/>
    <w:rsid w:val="00ED409B"/>
    <w:rsid w:val="00ED4A42"/>
    <w:rsid w:val="00EE0706"/>
    <w:rsid w:val="00EE0E37"/>
    <w:rsid w:val="00EE2F6D"/>
    <w:rsid w:val="00EE56B2"/>
    <w:rsid w:val="00EF54C6"/>
    <w:rsid w:val="00EF6E3C"/>
    <w:rsid w:val="00F047B8"/>
    <w:rsid w:val="00F05830"/>
    <w:rsid w:val="00F20559"/>
    <w:rsid w:val="00F20925"/>
    <w:rsid w:val="00F218F9"/>
    <w:rsid w:val="00F2279A"/>
    <w:rsid w:val="00F25905"/>
    <w:rsid w:val="00F32579"/>
    <w:rsid w:val="00F41BD9"/>
    <w:rsid w:val="00F42EE6"/>
    <w:rsid w:val="00F47E1B"/>
    <w:rsid w:val="00F54697"/>
    <w:rsid w:val="00F549BD"/>
    <w:rsid w:val="00F60BF4"/>
    <w:rsid w:val="00F6273E"/>
    <w:rsid w:val="00F712E2"/>
    <w:rsid w:val="00F9226A"/>
    <w:rsid w:val="00FA289B"/>
    <w:rsid w:val="00FA4D70"/>
    <w:rsid w:val="00FA5703"/>
    <w:rsid w:val="00FB0097"/>
    <w:rsid w:val="00FB381C"/>
    <w:rsid w:val="00FB5E5A"/>
    <w:rsid w:val="00FC1B15"/>
    <w:rsid w:val="00FC6E33"/>
    <w:rsid w:val="00FC7768"/>
    <w:rsid w:val="00FD0055"/>
    <w:rsid w:val="00FD0A76"/>
    <w:rsid w:val="00FD3EDA"/>
    <w:rsid w:val="00FD422C"/>
    <w:rsid w:val="00FD5BA3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A523A6"/>
    <w:pPr>
      <w:numPr>
        <w:numId w:val="25"/>
      </w:numPr>
      <w:spacing w:before="120" w:after="120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A523A6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ED4A42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customXml/itemProps4.xml><?xml version="1.0" encoding="utf-8"?>
<ds:datastoreItem xmlns:ds="http://schemas.openxmlformats.org/officeDocument/2006/customXml" ds:itemID="{B752039B-8C37-4C9B-BF1D-425C36FB4E54}"/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2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4</cp:revision>
  <dcterms:created xsi:type="dcterms:W3CDTF">2025-08-15T06:33:00Z</dcterms:created>
  <dcterms:modified xsi:type="dcterms:W3CDTF">2025-08-15T06:35:00Z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